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6D31" w14:textId="157045F3" w:rsidR="00BA00AB" w:rsidRDefault="0056041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SOMERCOTES</w:t>
      </w:r>
      <w:r>
        <w:rPr>
          <w:rFonts w:cs="Times New Roman"/>
          <w:szCs w:val="24"/>
        </w:rPr>
        <w:t xml:space="preserve">       (d.ca.1457)</w:t>
      </w:r>
    </w:p>
    <w:p w14:paraId="0F383D38" w14:textId="74CC2311" w:rsidR="0056041F" w:rsidRDefault="0056041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</w:t>
      </w:r>
    </w:p>
    <w:p w14:paraId="566A4699" w14:textId="46234C80" w:rsidR="0056041F" w:rsidRDefault="0056041F" w:rsidP="009139A6">
      <w:pPr>
        <w:pStyle w:val="NoSpacing"/>
        <w:rPr>
          <w:rFonts w:cs="Times New Roman"/>
          <w:szCs w:val="24"/>
        </w:rPr>
      </w:pPr>
    </w:p>
    <w:p w14:paraId="533A9A13" w14:textId="0A35A100" w:rsidR="0056041F" w:rsidRDefault="0056041F" w:rsidP="009139A6">
      <w:pPr>
        <w:pStyle w:val="NoSpacing"/>
        <w:rPr>
          <w:rFonts w:cs="Times New Roman"/>
          <w:szCs w:val="24"/>
        </w:rPr>
      </w:pPr>
    </w:p>
    <w:p w14:paraId="466E2529" w14:textId="3E815A19" w:rsidR="0056041F" w:rsidRDefault="0056041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Sep.1457</w:t>
      </w:r>
      <w:r>
        <w:rPr>
          <w:rFonts w:cs="Times New Roman"/>
          <w:szCs w:val="24"/>
        </w:rPr>
        <w:tab/>
        <w:t>Probate of his Will.   (W.Y.R. p.155)</w:t>
      </w:r>
    </w:p>
    <w:p w14:paraId="036A356C" w14:textId="1C901686" w:rsidR="0056041F" w:rsidRDefault="0056041F" w:rsidP="009139A6">
      <w:pPr>
        <w:pStyle w:val="NoSpacing"/>
        <w:rPr>
          <w:rFonts w:cs="Times New Roman"/>
          <w:szCs w:val="24"/>
        </w:rPr>
      </w:pPr>
    </w:p>
    <w:p w14:paraId="5EBCE58D" w14:textId="0FBF2805" w:rsidR="0056041F" w:rsidRDefault="0056041F" w:rsidP="009139A6">
      <w:pPr>
        <w:pStyle w:val="NoSpacing"/>
        <w:rPr>
          <w:rFonts w:cs="Times New Roman"/>
          <w:szCs w:val="24"/>
        </w:rPr>
      </w:pPr>
    </w:p>
    <w:p w14:paraId="336EFA78" w14:textId="65E940DE" w:rsidR="0056041F" w:rsidRPr="0056041F" w:rsidRDefault="0056041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March 2023</w:t>
      </w:r>
    </w:p>
    <w:sectPr w:rsidR="0056041F" w:rsidRPr="005604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40C20" w14:textId="77777777" w:rsidR="0056041F" w:rsidRDefault="0056041F" w:rsidP="009139A6">
      <w:r>
        <w:separator/>
      </w:r>
    </w:p>
  </w:endnote>
  <w:endnote w:type="continuationSeparator" w:id="0">
    <w:p w14:paraId="72165E36" w14:textId="77777777" w:rsidR="0056041F" w:rsidRDefault="005604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5B1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054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6E5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7C88A" w14:textId="77777777" w:rsidR="0056041F" w:rsidRDefault="0056041F" w:rsidP="009139A6">
      <w:r>
        <w:separator/>
      </w:r>
    </w:p>
  </w:footnote>
  <w:footnote w:type="continuationSeparator" w:id="0">
    <w:p w14:paraId="5BD626B3" w14:textId="77777777" w:rsidR="0056041F" w:rsidRDefault="005604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320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EB0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133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41F"/>
    <w:rsid w:val="000666E0"/>
    <w:rsid w:val="002510B7"/>
    <w:rsid w:val="0056041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267BC"/>
  <w15:chartTrackingRefBased/>
  <w15:docId w15:val="{3DCF1C6D-38D9-413B-809D-8300DA8AA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2023-03-10T22:05:00Z</dcterms:created>
  <dcterms:modified xsi:type="dcterms:W3CDTF">2023-03-10T22:07:00Z</dcterms:modified>
</cp:coreProperties>
</file>